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D9BCD" w14:textId="77777777" w:rsidR="00ED39A9" w:rsidRPr="00867EC9" w:rsidRDefault="00ED39A9" w:rsidP="00ED39A9">
      <w:pPr>
        <w:spacing w:line="240" w:lineRule="auto"/>
        <w:rPr>
          <w:rFonts w:ascii="Frutiger for Schiphol Book" w:hAnsi="Frutiger for Schiphol Book"/>
          <w:b/>
          <w:color w:val="1F497D"/>
          <w:sz w:val="22"/>
          <w:szCs w:val="22"/>
          <w:lang w:val="en-GB"/>
        </w:rPr>
      </w:pPr>
      <w:bookmarkStart w:id="0" w:name="_GoBack"/>
      <w:bookmarkEnd w:id="0"/>
      <w:r w:rsidRPr="00867EC9">
        <w:rPr>
          <w:rFonts w:ascii="Frutiger for Schiphol Book" w:hAnsi="Frutiger for Schiphol Book"/>
          <w:b/>
          <w:caps/>
          <w:color w:val="1F497D"/>
          <w:sz w:val="28"/>
          <w:lang w:val="en-GB"/>
        </w:rPr>
        <w:t>STANDARD FORM D</w:t>
      </w:r>
      <w:r>
        <w:rPr>
          <w:rFonts w:ascii="Frutiger for Schiphol Book" w:hAnsi="Frutiger for Schiphol Book"/>
          <w:b/>
          <w:caps/>
          <w:color w:val="1F497D"/>
          <w:sz w:val="28"/>
          <w:lang w:val="en-GB"/>
        </w:rPr>
        <w:t xml:space="preserve"> </w:t>
      </w:r>
      <w:r w:rsidRPr="00867EC9">
        <w:rPr>
          <w:rFonts w:ascii="Frutiger for Schiphol Book" w:hAnsi="Frutiger for Schiphol Book"/>
          <w:b/>
          <w:color w:val="1F497D"/>
          <w:sz w:val="22"/>
          <w:szCs w:val="22"/>
          <w:lang w:val="en-GB"/>
        </w:rPr>
        <w:t>Utilisation of technical competence</w:t>
      </w:r>
    </w:p>
    <w:p w14:paraId="2B8EE18A" w14:textId="77777777" w:rsidR="00ED39A9" w:rsidRPr="00867EC9" w:rsidRDefault="00ED39A9" w:rsidP="00ED39A9">
      <w:pPr>
        <w:rPr>
          <w:rFonts w:ascii="Frutiger for Schiphol Book" w:hAnsi="Frutiger for Schiphol Book"/>
          <w:bCs/>
          <w:lang w:val="en-GB"/>
        </w:rPr>
      </w:pPr>
    </w:p>
    <w:p w14:paraId="236F2B59" w14:textId="77777777" w:rsidR="00ED39A9" w:rsidRPr="00867EC9" w:rsidRDefault="00ED39A9" w:rsidP="00ED39A9">
      <w:pPr>
        <w:rPr>
          <w:rFonts w:ascii="Frutiger for Schiphol Book" w:hAnsi="Frutiger for Schiphol Book"/>
          <w:bCs/>
          <w:lang w:val="en-GB"/>
        </w:rPr>
      </w:pPr>
      <w:r w:rsidRPr="00867EC9">
        <w:rPr>
          <w:rFonts w:ascii="Frutiger for Schiphol Book" w:hAnsi="Frutiger for Schiphol Book"/>
          <w:bCs/>
          <w:lang w:val="en-GB"/>
        </w:rPr>
        <w:t>The undersigned hereby declare that:</w:t>
      </w:r>
    </w:p>
    <w:p w14:paraId="7ADEC25B" w14:textId="77777777" w:rsidR="00ED39A9" w:rsidRPr="00867EC9" w:rsidRDefault="00ED39A9" w:rsidP="00ED39A9">
      <w:pPr>
        <w:numPr>
          <w:ilvl w:val="0"/>
          <w:numId w:val="1"/>
        </w:numPr>
        <w:rPr>
          <w:rFonts w:ascii="Frutiger for Schiphol Book" w:hAnsi="Frutiger for Schiphol Book"/>
          <w:bCs/>
          <w:lang w:val="en-GB"/>
        </w:rPr>
      </w:pPr>
      <w:r w:rsidRPr="00867EC9">
        <w:rPr>
          <w:rFonts w:ascii="Frutiger for Schiphol Book" w:hAnsi="Frutiger for Schiphol Book"/>
          <w:b/>
          <w:bCs/>
          <w:lang w:val="en-GB"/>
        </w:rPr>
        <w:t>[name of Participant]</w:t>
      </w:r>
      <w:r w:rsidRPr="00867EC9">
        <w:rPr>
          <w:rFonts w:ascii="Frutiger for Schiphol Book" w:hAnsi="Frutiger for Schiphol Book"/>
          <w:bCs/>
          <w:lang w:val="en-GB"/>
        </w:rPr>
        <w:t xml:space="preserve"> calls on the resources of </w:t>
      </w:r>
      <w:r w:rsidRPr="00867EC9">
        <w:rPr>
          <w:rFonts w:ascii="Frutiger for Schiphol Book" w:hAnsi="Frutiger for Schiphol Book"/>
          <w:b/>
          <w:bCs/>
          <w:lang w:val="en-GB"/>
        </w:rPr>
        <w:t>[name of third party]</w:t>
      </w:r>
      <w:r w:rsidRPr="00867EC9">
        <w:rPr>
          <w:rFonts w:ascii="Frutiger for Schiphol Book" w:hAnsi="Frutiger for Schiphol Book"/>
          <w:bCs/>
          <w:lang w:val="en-GB"/>
        </w:rPr>
        <w:t xml:space="preserve"> with respect to the requirement referred to in Section 2.7.8 of the Selection Guidelines;</w:t>
      </w:r>
    </w:p>
    <w:p w14:paraId="4ED312C5" w14:textId="77777777" w:rsidR="00ED39A9" w:rsidRPr="00867EC9" w:rsidRDefault="00ED39A9" w:rsidP="00ED39A9">
      <w:pPr>
        <w:numPr>
          <w:ilvl w:val="0"/>
          <w:numId w:val="1"/>
        </w:numPr>
        <w:rPr>
          <w:rFonts w:ascii="Frutiger for Schiphol Book" w:hAnsi="Frutiger for Schiphol Book"/>
          <w:bCs/>
          <w:lang w:val="en-GB"/>
        </w:rPr>
      </w:pPr>
      <w:r w:rsidRPr="00867EC9">
        <w:rPr>
          <w:rFonts w:ascii="Frutiger for Schiphol Book" w:hAnsi="Frutiger for Schiphol Book"/>
          <w:b/>
          <w:bCs/>
          <w:lang w:val="en-GB"/>
        </w:rPr>
        <w:t>[name of third party]</w:t>
      </w:r>
      <w:r w:rsidRPr="00867EC9">
        <w:rPr>
          <w:rFonts w:ascii="Frutiger for Schiphol Book" w:hAnsi="Frutiger for Schiphol Book"/>
          <w:bCs/>
          <w:lang w:val="en-GB"/>
        </w:rPr>
        <w:t xml:space="preserve"> complies, alone or together with </w:t>
      </w:r>
      <w:r w:rsidRPr="00867EC9">
        <w:rPr>
          <w:rFonts w:ascii="Frutiger for Schiphol Book" w:hAnsi="Frutiger for Schiphol Book"/>
          <w:b/>
          <w:bCs/>
          <w:lang w:val="en-GB"/>
        </w:rPr>
        <w:t>[name of Participant]</w:t>
      </w:r>
      <w:r w:rsidRPr="00867EC9">
        <w:rPr>
          <w:rFonts w:ascii="Frutiger for Schiphol Book" w:hAnsi="Frutiger for Schiphol Book"/>
          <w:bCs/>
          <w:lang w:val="en-GB"/>
        </w:rPr>
        <w:t>, with this requirement, as is shown by the enclosed Evidential Document;</w:t>
      </w:r>
    </w:p>
    <w:p w14:paraId="1283F732" w14:textId="77777777" w:rsidR="00ED39A9" w:rsidRPr="00867EC9" w:rsidRDefault="00ED39A9" w:rsidP="00ED39A9">
      <w:pPr>
        <w:numPr>
          <w:ilvl w:val="0"/>
          <w:numId w:val="1"/>
        </w:numPr>
        <w:rPr>
          <w:rFonts w:ascii="Frutiger for Schiphol Book" w:hAnsi="Frutiger for Schiphol Book"/>
          <w:bCs/>
          <w:lang w:val="en-GB"/>
        </w:rPr>
      </w:pPr>
      <w:r w:rsidRPr="00867EC9">
        <w:rPr>
          <w:rFonts w:ascii="Frutiger for Schiphol Book" w:hAnsi="Frutiger for Schiphol Book"/>
          <w:bCs/>
          <w:lang w:val="en-GB"/>
        </w:rPr>
        <w:t xml:space="preserve">in the event of </w:t>
      </w:r>
      <w:r w:rsidRPr="00867EC9">
        <w:rPr>
          <w:rFonts w:ascii="Frutiger for Schiphol Book" w:hAnsi="Frutiger for Schiphol Book"/>
          <w:b/>
          <w:bCs/>
          <w:lang w:val="en-GB"/>
        </w:rPr>
        <w:t>[name of Participant]</w:t>
      </w:r>
      <w:r w:rsidRPr="00867EC9">
        <w:rPr>
          <w:rFonts w:ascii="Frutiger for Schiphol Book" w:hAnsi="Frutiger for Schiphol Book"/>
          <w:bCs/>
          <w:lang w:val="en-GB"/>
        </w:rPr>
        <w:t xml:space="preserve"> being awarded the Engagement, </w:t>
      </w:r>
      <w:r w:rsidRPr="00867EC9">
        <w:rPr>
          <w:rFonts w:ascii="Frutiger for Schiphol Book" w:hAnsi="Frutiger for Schiphol Book"/>
          <w:b/>
          <w:bCs/>
          <w:lang w:val="en-GB"/>
        </w:rPr>
        <w:t>[name of Participant]</w:t>
      </w:r>
      <w:r w:rsidRPr="00867EC9">
        <w:rPr>
          <w:rFonts w:ascii="Frutiger for Schiphol Book" w:hAnsi="Frutiger for Schiphol Book"/>
          <w:bCs/>
          <w:lang w:val="en-GB"/>
        </w:rPr>
        <w:t xml:space="preserve"> can have the resources of </w:t>
      </w:r>
      <w:r w:rsidRPr="00867EC9">
        <w:rPr>
          <w:rFonts w:ascii="Frutiger for Schiphol Book" w:hAnsi="Frutiger for Schiphol Book"/>
          <w:b/>
          <w:bCs/>
          <w:lang w:val="en-GB"/>
        </w:rPr>
        <w:t>[name of third party]</w:t>
      </w:r>
      <w:r w:rsidRPr="00867EC9">
        <w:rPr>
          <w:rFonts w:ascii="Frutiger for Schiphol Book" w:hAnsi="Frutiger for Schiphol Book"/>
          <w:bCs/>
          <w:lang w:val="en-GB"/>
        </w:rPr>
        <w:t xml:space="preserve"> freely at its disposal, at its first request, throughout the term of the Engagement that are necessary for performance of the Engagement;</w:t>
      </w:r>
    </w:p>
    <w:p w14:paraId="6BAEF4A8" w14:textId="77777777" w:rsidR="00ED39A9" w:rsidRPr="00867EC9" w:rsidRDefault="00ED39A9" w:rsidP="00ED39A9">
      <w:pPr>
        <w:numPr>
          <w:ilvl w:val="0"/>
          <w:numId w:val="1"/>
        </w:numPr>
        <w:spacing w:line="280" w:lineRule="auto"/>
        <w:rPr>
          <w:rFonts w:ascii="Frutiger for Schiphol Book" w:hAnsi="Frutiger for Schiphol Book"/>
          <w:bCs/>
          <w:lang w:val="en-GB"/>
        </w:rPr>
      </w:pPr>
      <w:r w:rsidRPr="00867EC9">
        <w:rPr>
          <w:rFonts w:ascii="Frutiger for Schiphol Book" w:hAnsi="Frutiger for Schiphol Book"/>
          <w:bCs/>
          <w:lang w:val="en-GB"/>
        </w:rPr>
        <w:t xml:space="preserve">at the first request of Principal, </w:t>
      </w:r>
      <w:r w:rsidRPr="00867EC9">
        <w:rPr>
          <w:rFonts w:ascii="Frutiger for Schiphol Book" w:hAnsi="Frutiger for Schiphol Book"/>
          <w:b/>
          <w:bCs/>
          <w:lang w:val="en-GB"/>
        </w:rPr>
        <w:t>[name of Participant]</w:t>
      </w:r>
      <w:r w:rsidRPr="00867EC9">
        <w:rPr>
          <w:rFonts w:ascii="Frutiger for Schiphol Book" w:hAnsi="Frutiger for Schiphol Book"/>
          <w:bCs/>
          <w:lang w:val="en-GB"/>
        </w:rPr>
        <w:t xml:space="preserve"> will deploy </w:t>
      </w:r>
      <w:r w:rsidRPr="00867EC9">
        <w:rPr>
          <w:rFonts w:ascii="Frutiger for Schiphol Book" w:hAnsi="Frutiger for Schiphol Book"/>
          <w:b/>
          <w:bCs/>
          <w:lang w:val="en-GB"/>
        </w:rPr>
        <w:t>[name of third party]</w:t>
      </w:r>
      <w:r w:rsidRPr="00867EC9">
        <w:rPr>
          <w:rFonts w:ascii="Frutiger for Schiphol Book" w:hAnsi="Frutiger for Schiphol Book"/>
          <w:bCs/>
          <w:lang w:val="en-GB"/>
        </w:rPr>
        <w:t xml:space="preserve"> as subcontractor for performance of the Engagement. </w:t>
      </w:r>
    </w:p>
    <w:p w14:paraId="31ECB36A" w14:textId="77777777" w:rsidR="00ED39A9" w:rsidRPr="00867EC9" w:rsidRDefault="00ED39A9" w:rsidP="00ED39A9">
      <w:pPr>
        <w:rPr>
          <w:rFonts w:ascii="Frutiger for Schiphol Book" w:hAnsi="Frutiger for Schiphol Book"/>
          <w:bCs/>
          <w:lang w:val="en-GB"/>
        </w:rPr>
      </w:pPr>
    </w:p>
    <w:p w14:paraId="60ABB003" w14:textId="77777777" w:rsidR="00ED39A9" w:rsidRPr="00867EC9" w:rsidRDefault="00ED39A9" w:rsidP="00ED39A9">
      <w:pPr>
        <w:spacing w:line="280" w:lineRule="auto"/>
        <w:rPr>
          <w:rFonts w:ascii="Frutiger for Schiphol Book" w:hAnsi="Frutiger for Schiphol Book"/>
          <w:bCs/>
          <w:lang w:val="en-GB"/>
        </w:rPr>
      </w:pPr>
      <w:r w:rsidRPr="00867EC9">
        <w:rPr>
          <w:rFonts w:ascii="Frutiger for Schiphol Book" w:hAnsi="Frutiger for Schiphol Book"/>
          <w:b/>
          <w:bCs/>
          <w:lang w:val="en-GB"/>
        </w:rPr>
        <w:t>[name of third party]</w:t>
      </w:r>
      <w:r w:rsidRPr="00867EC9">
        <w:rPr>
          <w:rFonts w:ascii="Frutiger for Schiphol Book" w:hAnsi="Frutiger for Schiphol Book"/>
          <w:bCs/>
          <w:lang w:val="en-GB"/>
        </w:rPr>
        <w:t xml:space="preserve"> will be deployed for the following element(s) of the Engagement:</w:t>
      </w:r>
    </w:p>
    <w:p w14:paraId="358C605F" w14:textId="77777777" w:rsidR="00ED39A9" w:rsidRPr="00867EC9" w:rsidRDefault="00ED39A9" w:rsidP="00ED39A9">
      <w:pPr>
        <w:numPr>
          <w:ilvl w:val="0"/>
          <w:numId w:val="1"/>
        </w:numPr>
        <w:rPr>
          <w:rFonts w:ascii="Frutiger for Schiphol Book" w:hAnsi="Frutiger for Schiphol Book"/>
          <w:b/>
          <w:bCs/>
          <w:lang w:val="en-GB"/>
        </w:rPr>
      </w:pPr>
      <w:r w:rsidRPr="00867EC9">
        <w:rPr>
          <w:rFonts w:ascii="Frutiger for Schiphol Book" w:hAnsi="Frutiger for Schiphol Book"/>
          <w:b/>
          <w:bCs/>
          <w:lang w:val="en-GB"/>
        </w:rPr>
        <w:t>…</w:t>
      </w:r>
    </w:p>
    <w:p w14:paraId="6559EAF6" w14:textId="77777777" w:rsidR="00ED39A9" w:rsidRPr="00867EC9" w:rsidRDefault="00ED39A9" w:rsidP="00ED39A9">
      <w:pPr>
        <w:rPr>
          <w:rFonts w:ascii="Frutiger for Schiphol Book" w:hAnsi="Frutiger for Schiphol Book"/>
          <w:bCs/>
          <w:lang w:val="en-GB"/>
        </w:rPr>
      </w:pPr>
    </w:p>
    <w:p w14:paraId="4597C006" w14:textId="77777777" w:rsidR="00ED39A9" w:rsidRPr="00867EC9" w:rsidRDefault="00ED39A9" w:rsidP="00ED39A9">
      <w:pPr>
        <w:spacing w:line="280" w:lineRule="auto"/>
        <w:rPr>
          <w:rFonts w:ascii="Frutiger for Schiphol Book" w:hAnsi="Frutiger for Schiphol Book"/>
          <w:bCs/>
          <w:lang w:val="en-GB"/>
        </w:rPr>
      </w:pPr>
      <w:r w:rsidRPr="00867EC9">
        <w:rPr>
          <w:rFonts w:ascii="Frutiger for Schiphol Book" w:hAnsi="Frutiger for Schiphol Book"/>
          <w:bCs/>
          <w:lang w:val="en-GB"/>
        </w:rPr>
        <w:t>The undersigned hereby declare that they have signed this statement truthfully and also that they are legally authorised to do so.</w:t>
      </w:r>
    </w:p>
    <w:p w14:paraId="69AE8C28" w14:textId="77777777" w:rsidR="00ED39A9" w:rsidRPr="00867EC9" w:rsidRDefault="00ED39A9" w:rsidP="00ED39A9">
      <w:pPr>
        <w:rPr>
          <w:rFonts w:ascii="Frutiger for Schiphol Book" w:hAnsi="Frutiger for Schiphol Book"/>
          <w:bCs/>
          <w:lang w:val="en-GB"/>
        </w:rPr>
      </w:pPr>
    </w:p>
    <w:p w14:paraId="6843BC89" w14:textId="77777777" w:rsidR="00ED39A9" w:rsidRPr="00867EC9" w:rsidRDefault="00ED39A9" w:rsidP="00ED39A9">
      <w:pPr>
        <w:spacing w:line="280" w:lineRule="auto"/>
        <w:rPr>
          <w:rFonts w:ascii="Frutiger for Schiphol Book" w:hAnsi="Frutiger for Schiphol Book"/>
          <w:bCs/>
          <w:lang w:val="en-GB"/>
        </w:rPr>
      </w:pPr>
      <w:r w:rsidRPr="00867EC9">
        <w:rPr>
          <w:rFonts w:ascii="Frutiger for Schiphol Book" w:hAnsi="Frutiger for Schiphol Book"/>
          <w:bCs/>
          <w:lang w:val="en-GB"/>
        </w:rPr>
        <w:t xml:space="preserve">The undersigned hereby agree to Principal being entitled to require additional documentation and information on the basis of Section 3.68 read in conjunction with 2.102 of the Public Procurement Act. </w:t>
      </w:r>
    </w:p>
    <w:p w14:paraId="09A4C417" w14:textId="77777777" w:rsidR="00ED39A9" w:rsidRPr="00867EC9" w:rsidRDefault="00ED39A9" w:rsidP="00ED39A9">
      <w:pPr>
        <w:rPr>
          <w:rFonts w:ascii="Frutiger for Schiphol Book" w:hAnsi="Frutiger for Schiphol Book"/>
          <w:bCs/>
          <w:lang w:val="en-GB"/>
        </w:rPr>
      </w:pPr>
    </w:p>
    <w:p w14:paraId="1103648D" w14:textId="77777777" w:rsidR="00ED39A9" w:rsidRPr="00867EC9" w:rsidRDefault="00ED39A9" w:rsidP="00ED39A9">
      <w:pPr>
        <w:rPr>
          <w:rFonts w:ascii="Frutiger for Schiphol Book" w:hAnsi="Frutiger for Schiphol Book"/>
          <w:b/>
          <w:bCs/>
          <w:lang w:val="en-GB"/>
        </w:rPr>
      </w:pPr>
      <w:r w:rsidRPr="00867EC9">
        <w:rPr>
          <w:rFonts w:ascii="Frutiger for Schiphol Book" w:hAnsi="Frutiger for Schiphol Book"/>
          <w:b/>
          <w:bCs/>
          <w:lang w:val="en-GB"/>
        </w:rPr>
        <w:t>Third Party</w:t>
      </w:r>
    </w:p>
    <w:p w14:paraId="4A351F8F" w14:textId="77777777" w:rsidR="00ED39A9" w:rsidRPr="00867EC9" w:rsidRDefault="00ED39A9" w:rsidP="00ED39A9">
      <w:pPr>
        <w:rPr>
          <w:rFonts w:ascii="Frutiger for Schiphol Book" w:hAnsi="Frutiger for Schiphol Book"/>
          <w:bCs/>
          <w:lang w:val="en-GB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ED39A9" w:rsidRPr="00FA2C77" w14:paraId="2E2DA66F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3087C79" w14:textId="77777777" w:rsidR="00ED39A9" w:rsidRPr="00867EC9" w:rsidRDefault="00ED39A9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sz w:val="16"/>
                <w:lang w:val="en-US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>Name of third-party firm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9C31C2" w14:textId="77777777" w:rsidR="00ED39A9" w:rsidRPr="00867EC9" w:rsidRDefault="00ED39A9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  <w:lang w:val="en-US"/>
              </w:rPr>
            </w:pPr>
          </w:p>
        </w:tc>
      </w:tr>
      <w:tr w:rsidR="00ED39A9" w:rsidRPr="00FA2C77" w14:paraId="407D2F16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2856CAB1" w14:textId="77777777" w:rsidR="00ED39A9" w:rsidRPr="00867EC9" w:rsidRDefault="00ED39A9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sz w:val="16"/>
                <w:lang w:val="en-US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>Name of duly authorised representative of third party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AA9E07" w14:textId="77777777" w:rsidR="00ED39A9" w:rsidRPr="00867EC9" w:rsidRDefault="00ED39A9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  <w:lang w:val="en-US"/>
              </w:rPr>
            </w:pPr>
          </w:p>
        </w:tc>
      </w:tr>
      <w:tr w:rsidR="00ED39A9" w:rsidRPr="00867EC9" w14:paraId="7F83CA3B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1D842FD8" w14:textId="77777777" w:rsidR="00ED39A9" w:rsidRPr="00867EC9" w:rsidRDefault="00ED39A9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sz w:val="16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 xml:space="preserve">Position 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32C2491" w14:textId="77777777" w:rsidR="00ED39A9" w:rsidRPr="00867EC9" w:rsidRDefault="00ED39A9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</w:rPr>
            </w:pPr>
          </w:p>
        </w:tc>
      </w:tr>
      <w:tr w:rsidR="00ED39A9" w:rsidRPr="00FA2C77" w14:paraId="7EA0EB42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DF22780" w14:textId="77777777" w:rsidR="00ED39A9" w:rsidRPr="00867EC9" w:rsidRDefault="00ED39A9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sz w:val="16"/>
                <w:lang w:val="en-US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 xml:space="preserve">Signature of duly authorised representative 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E25342" w14:textId="77777777" w:rsidR="00ED39A9" w:rsidRPr="00867EC9" w:rsidRDefault="00ED39A9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  <w:lang w:val="en-US"/>
              </w:rPr>
            </w:pPr>
          </w:p>
        </w:tc>
      </w:tr>
      <w:tr w:rsidR="00ED39A9" w:rsidRPr="00867EC9" w14:paraId="01FAED33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E6E2C79" w14:textId="77777777" w:rsidR="00ED39A9" w:rsidRPr="00867EC9" w:rsidRDefault="00ED39A9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>Place and date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3AD1491" w14:textId="77777777" w:rsidR="00ED39A9" w:rsidRPr="00867EC9" w:rsidRDefault="00ED39A9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  <w:lang w:val="en-GB"/>
              </w:rPr>
            </w:pPr>
          </w:p>
        </w:tc>
      </w:tr>
    </w:tbl>
    <w:p w14:paraId="126A6DEF" w14:textId="77777777" w:rsidR="00ED39A9" w:rsidRPr="00867EC9" w:rsidRDefault="00ED39A9" w:rsidP="00ED39A9">
      <w:pPr>
        <w:rPr>
          <w:rFonts w:ascii="Frutiger for Schiphol Book" w:hAnsi="Frutiger for Schiphol Book"/>
          <w:bCs/>
          <w:lang w:val="en-GB"/>
        </w:rPr>
      </w:pPr>
    </w:p>
    <w:p w14:paraId="18082A58" w14:textId="77777777" w:rsidR="00ED39A9" w:rsidRPr="00867EC9" w:rsidRDefault="00ED39A9" w:rsidP="00ED39A9">
      <w:pPr>
        <w:rPr>
          <w:rFonts w:ascii="Frutiger for Schiphol Book" w:hAnsi="Frutiger for Schiphol Book"/>
          <w:bCs/>
          <w:lang w:val="en-GB"/>
        </w:rPr>
      </w:pPr>
      <w:r w:rsidRPr="00867EC9">
        <w:rPr>
          <w:rFonts w:ascii="Frutiger for Schiphol Book" w:hAnsi="Frutiger for Schiphol Book"/>
          <w:bCs/>
          <w:lang w:val="en-GB"/>
        </w:rPr>
        <w:t>For approval:</w:t>
      </w:r>
    </w:p>
    <w:p w14:paraId="0C4D2526" w14:textId="77777777" w:rsidR="00ED39A9" w:rsidRPr="00867EC9" w:rsidRDefault="00ED39A9" w:rsidP="00ED39A9">
      <w:pPr>
        <w:rPr>
          <w:rFonts w:ascii="Frutiger for Schiphol Book" w:hAnsi="Frutiger for Schiphol Book"/>
          <w:bCs/>
          <w:lang w:val="en-GB"/>
        </w:rPr>
      </w:pPr>
    </w:p>
    <w:p w14:paraId="0696D89B" w14:textId="77777777" w:rsidR="00ED39A9" w:rsidRPr="00867EC9" w:rsidRDefault="00ED39A9" w:rsidP="00ED39A9">
      <w:pPr>
        <w:rPr>
          <w:rFonts w:ascii="Frutiger for Schiphol Book" w:hAnsi="Frutiger for Schiphol Book"/>
          <w:b/>
          <w:bCs/>
          <w:lang w:val="en-GB"/>
        </w:rPr>
      </w:pPr>
      <w:r w:rsidRPr="00867EC9">
        <w:rPr>
          <w:rFonts w:ascii="Frutiger for Schiphol Book" w:hAnsi="Frutiger for Schiphol Book"/>
          <w:b/>
          <w:bCs/>
          <w:lang w:val="en-GB"/>
        </w:rPr>
        <w:t>Participant</w:t>
      </w:r>
    </w:p>
    <w:p w14:paraId="640075D1" w14:textId="77777777" w:rsidR="00ED39A9" w:rsidRPr="00867EC9" w:rsidRDefault="00ED39A9" w:rsidP="00ED39A9">
      <w:pPr>
        <w:rPr>
          <w:rFonts w:ascii="Frutiger for Schiphol Book" w:hAnsi="Frutiger for Schiphol Book"/>
          <w:bCs/>
          <w:lang w:val="en-GB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ED39A9" w:rsidRPr="00867EC9" w14:paraId="2C2A4BEC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00B4C605" w14:textId="77777777" w:rsidR="00ED39A9" w:rsidRPr="00867EC9" w:rsidRDefault="00ED39A9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sz w:val="16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>Name of Participant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21D614B" w14:textId="77777777" w:rsidR="00ED39A9" w:rsidRPr="00867EC9" w:rsidRDefault="00ED39A9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</w:rPr>
            </w:pPr>
          </w:p>
        </w:tc>
      </w:tr>
      <w:tr w:rsidR="00ED39A9" w:rsidRPr="00FA2C77" w14:paraId="528E682F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6DAF5B42" w14:textId="77777777" w:rsidR="00ED39A9" w:rsidRPr="00867EC9" w:rsidRDefault="00ED39A9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sz w:val="16"/>
                <w:lang w:val="en-US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>Name of Participant’s duly authorised representative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B4CF636" w14:textId="77777777" w:rsidR="00ED39A9" w:rsidRPr="00867EC9" w:rsidRDefault="00ED39A9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  <w:lang w:val="en-US"/>
              </w:rPr>
            </w:pPr>
          </w:p>
        </w:tc>
      </w:tr>
      <w:tr w:rsidR="00ED39A9" w:rsidRPr="00867EC9" w14:paraId="491CFDB0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3C3FA293" w14:textId="77777777" w:rsidR="00ED39A9" w:rsidRPr="00867EC9" w:rsidRDefault="00ED39A9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>Position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4CB086" w14:textId="77777777" w:rsidR="00ED39A9" w:rsidRPr="00867EC9" w:rsidRDefault="00ED39A9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</w:rPr>
            </w:pPr>
          </w:p>
        </w:tc>
      </w:tr>
      <w:tr w:rsidR="00ED39A9" w:rsidRPr="00FA2C77" w14:paraId="3F7D3A97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83D3043" w14:textId="77777777" w:rsidR="00ED39A9" w:rsidRPr="00867EC9" w:rsidRDefault="00ED39A9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sz w:val="16"/>
                <w:lang w:val="en-US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 xml:space="preserve">Signature of duly authorised representative 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7166AF" w14:textId="77777777" w:rsidR="00ED39A9" w:rsidRPr="00867EC9" w:rsidRDefault="00ED39A9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  <w:lang w:val="en-US"/>
              </w:rPr>
            </w:pPr>
          </w:p>
        </w:tc>
      </w:tr>
      <w:tr w:rsidR="00ED39A9" w:rsidRPr="00867EC9" w14:paraId="2C40F6CD" w14:textId="77777777" w:rsidTr="00C07424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423D85BA" w14:textId="77777777" w:rsidR="00ED39A9" w:rsidRPr="00867EC9" w:rsidRDefault="00ED39A9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</w:rPr>
            </w:pPr>
            <w:r w:rsidRPr="00867EC9">
              <w:rPr>
                <w:rFonts w:ascii="Frutiger for Schiphol Book" w:hAnsi="Frutiger for Schiphol Book" w:cs="Tahoma"/>
                <w:sz w:val="16"/>
                <w:lang w:val="en-GB"/>
              </w:rPr>
              <w:t>Place and date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40065D" w14:textId="77777777" w:rsidR="00ED39A9" w:rsidRPr="00867EC9" w:rsidRDefault="00ED39A9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sz w:val="16"/>
                <w:lang w:val="en-GB"/>
              </w:rPr>
            </w:pPr>
          </w:p>
        </w:tc>
      </w:tr>
    </w:tbl>
    <w:p w14:paraId="5348E838" w14:textId="77777777" w:rsidR="0054341E" w:rsidRDefault="0054341E"/>
    <w:sectPr w:rsidR="00543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for Schiphol Book">
    <w:panose1 w:val="020B0503040304020203"/>
    <w:charset w:val="00"/>
    <w:family w:val="swiss"/>
    <w:pitch w:val="variable"/>
    <w:sig w:usb0="A00000AF" w:usb1="5000207B" w:usb2="00000000" w:usb3="00000000" w:csb0="0000009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9A9"/>
    <w:rsid w:val="0054341E"/>
    <w:rsid w:val="00A14624"/>
    <w:rsid w:val="00E71DDE"/>
    <w:rsid w:val="00ED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0783A"/>
  <w15:chartTrackingRefBased/>
  <w15:docId w15:val="{7AF77719-97A5-43AC-9FFF-4A7390F6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Frutiger for Schiphol Book" w:eastAsiaTheme="minorHAnsi" w:hAnsi="Frutiger for Schiphol Book" w:cstheme="minorBidi"/>
        <w:sz w:val="18"/>
        <w:szCs w:val="18"/>
        <w:lang w:val="nl-NL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D39A9"/>
    <w:rPr>
      <w:rFonts w:ascii="Schiphol Frutiger" w:eastAsia="Times New Roman" w:hAnsi="Schiphol Frutiger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797F24F9.dotm</Template>
  <TotalTime>0</TotalTime>
  <Pages>1</Pages>
  <Words>246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Jonkhout, John</dc:creator>
  <cp:keywords/>
  <dc:description/>
  <cp:lastModifiedBy>John Jonkhout</cp:lastModifiedBy>
  <cp:revision>2</cp:revision>
  <dcterms:created xsi:type="dcterms:W3CDTF">2018-02-16T09:32:00Z</dcterms:created>
  <dcterms:modified xsi:type="dcterms:W3CDTF">2018-02-16T09:32:00Z</dcterms:modified>
</cp:coreProperties>
</file>